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1060D0C6"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bookmarkStart w:id="0" w:name="_GoBack"/>
      <w:r>
        <w:rPr>
          <w:rFonts w:ascii="Arial" w:hAnsi="Arial" w:cs="Arial"/>
          <w:b/>
          <w:bCs/>
          <w:sz w:val="32"/>
          <w:szCs w:val="32"/>
          <w:lang w:val="en-US"/>
        </w:rPr>
        <w:t>R4-</w:t>
      </w:r>
      <w:r w:rsidR="006B45AF">
        <w:rPr>
          <w:rFonts w:ascii="Arial" w:hAnsi="Arial" w:cs="Arial"/>
          <w:b/>
          <w:bCs/>
          <w:sz w:val="32"/>
          <w:szCs w:val="32"/>
          <w:lang w:val="en-US"/>
        </w:rPr>
        <w:t>2006981</w:t>
      </w:r>
      <w:bookmarkEnd w:id="0"/>
    </w:p>
    <w:p w14:paraId="41FB8914" w14:textId="0DBB5D4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3B3178">
        <w:rPr>
          <w:rFonts w:ascii="Arial" w:hAnsi="Arial" w:cs="Arial"/>
          <w:b/>
          <w:bCs/>
          <w:sz w:val="24"/>
          <w:szCs w:val="24"/>
        </w:rPr>
        <w:t>5</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3B3178">
        <w:rPr>
          <w:rFonts w:ascii="Arial" w:hAnsi="Arial" w:cs="Arial"/>
          <w:b/>
          <w:bCs/>
          <w:sz w:val="24"/>
          <w:szCs w:val="24"/>
        </w:rPr>
        <w:t xml:space="preserve">May </w:t>
      </w:r>
      <w:r w:rsidR="00645388">
        <w:rPr>
          <w:rFonts w:ascii="Arial" w:hAnsi="Arial" w:cs="Arial"/>
          <w:b/>
          <w:bCs/>
          <w:sz w:val="24"/>
          <w:szCs w:val="24"/>
        </w:rPr>
        <w:t xml:space="preserve">– </w:t>
      </w:r>
      <w:r w:rsidR="003B3178">
        <w:rPr>
          <w:rFonts w:ascii="Arial" w:hAnsi="Arial" w:cs="Arial"/>
          <w:b/>
          <w:bCs/>
          <w:sz w:val="24"/>
          <w:szCs w:val="24"/>
        </w:rPr>
        <w:t>5</w:t>
      </w:r>
      <w:r w:rsidR="00645388">
        <w:rPr>
          <w:rFonts w:ascii="Arial" w:hAnsi="Arial" w:cs="Arial"/>
          <w:b/>
          <w:bCs/>
          <w:sz w:val="24"/>
          <w:szCs w:val="24"/>
          <w:vertAlign w:val="superscript"/>
        </w:rPr>
        <w:t xml:space="preserve">th </w:t>
      </w:r>
      <w:r w:rsidR="003B3178">
        <w:rPr>
          <w:rFonts w:ascii="Arial" w:hAnsi="Arial" w:cs="Arial"/>
          <w:b/>
          <w:bCs/>
          <w:sz w:val="24"/>
          <w:szCs w:val="24"/>
        </w:rPr>
        <w:t>June</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486FAE0A" w14:textId="77777777" w:rsidR="006B45AF"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B45AF" w:rsidRPr="006B45AF">
        <w:rPr>
          <w:rFonts w:ascii="Arial" w:hAnsi="Arial" w:cs="Arial"/>
          <w:sz w:val="24"/>
          <w:lang w:val="en-US" w:eastAsia="zh-CN"/>
        </w:rPr>
        <w:t>Sync side conditions for LTE DAPS handover</w:t>
      </w:r>
    </w:p>
    <w:p w14:paraId="6CFF23BA" w14:textId="696AFCC3"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6793588B"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AE6EA3">
        <w:rPr>
          <w:rFonts w:ascii="Arial" w:hAnsi="Arial" w:cs="Arial"/>
          <w:sz w:val="24"/>
          <w:lang w:val="en-US" w:eastAsia="zh-CN"/>
        </w:rPr>
        <w:t>5.12.1.2</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67F6EA46" w:rsidR="00E948E9" w:rsidRDefault="005813AA" w:rsidP="002E5998">
      <w:pPr>
        <w:pStyle w:val="Heading1"/>
      </w:pPr>
      <w:r w:rsidRPr="00DA6BF8">
        <w:t>Introduction</w:t>
      </w:r>
    </w:p>
    <w:p w14:paraId="7A8446D1" w14:textId="3F9DC35A" w:rsidR="00AE6EA3" w:rsidRDefault="00AE6EA3" w:rsidP="00A62E61">
      <w:r>
        <w:t xml:space="preserve">In LTE even further mobility enhancements, it was agreed </w:t>
      </w:r>
    </w:p>
    <w:p w14:paraId="44B6392B" w14:textId="77777777" w:rsidR="00AE6EA3" w:rsidRPr="00252D51" w:rsidRDefault="00AE6EA3" w:rsidP="00AE6EA3">
      <w:pPr>
        <w:ind w:left="284"/>
      </w:pPr>
      <w:r w:rsidRPr="00AE6EA3">
        <w:rPr>
          <w:rFonts w:eastAsia="Times New Roman"/>
          <w:highlight w:val="green"/>
          <w:lang w:val="en-US" w:eastAsia="zh-CN"/>
        </w:rPr>
        <w:t>Conclusion: follow the conclusion in NR DAPS handover</w:t>
      </w:r>
      <w:r w:rsidRPr="00E33D70">
        <w:rPr>
          <w:highlight w:val="green"/>
        </w:rPr>
        <w:t xml:space="preserve"> for issue 2-1, 2-2, 2-3, and 2-4</w:t>
      </w:r>
    </w:p>
    <w:p w14:paraId="72DB6373" w14:textId="3FC8C298" w:rsidR="004C455D" w:rsidRDefault="005C1ACC" w:rsidP="00A62E61">
      <w:r>
        <w:t xml:space="preserve">The </w:t>
      </w:r>
      <w:r w:rsidR="00AE6EA3">
        <w:t xml:space="preserve">NR </w:t>
      </w:r>
      <w:r>
        <w:t xml:space="preserve">agreed way forward for </w:t>
      </w:r>
      <w:r w:rsidR="00A62E61">
        <w:t>mobility enhancement</w:t>
      </w:r>
      <w:r>
        <w:t xml:space="preserve"> may be found in </w:t>
      </w:r>
      <w:r>
        <w:fldChar w:fldCharType="begin"/>
      </w:r>
      <w:r>
        <w:instrText xml:space="preserve"> REF _Ref39649648 \r \h </w:instrText>
      </w:r>
      <w:r>
        <w:fldChar w:fldCharType="separate"/>
      </w:r>
      <w:r>
        <w:t>[1]</w:t>
      </w:r>
      <w:r>
        <w:fldChar w:fldCharType="end"/>
      </w:r>
      <w:r>
        <w:t xml:space="preserve">. </w:t>
      </w:r>
      <w:r w:rsidR="00A62E61">
        <w:t>All remaining open issues relate to synchronisation definition and applicability</w:t>
      </w:r>
    </w:p>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2F9A0A8F" w14:textId="04275FDA" w:rsidR="00A62E61" w:rsidRDefault="00A62E61" w:rsidP="00A62E61">
      <w:pPr>
        <w:rPr>
          <w:lang w:val="en-US" w:eastAsia="zh-CN"/>
        </w:rPr>
      </w:pPr>
      <w:r>
        <w:rPr>
          <w:lang w:val="en-US" w:eastAsia="zh-CN"/>
        </w:rPr>
        <w:t xml:space="preserve">From the </w:t>
      </w:r>
      <w:r w:rsidR="00AE6EA3">
        <w:rPr>
          <w:lang w:val="en-US" w:eastAsia="zh-CN"/>
        </w:rPr>
        <w:t xml:space="preserve">NR </w:t>
      </w:r>
      <w:r>
        <w:rPr>
          <w:lang w:val="en-US" w:eastAsia="zh-CN"/>
        </w:rPr>
        <w:t>way forward there are the following issues to consider: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A62E61" w:rsidRPr="003D3247" w14:paraId="2A75A531" w14:textId="77777777" w:rsidTr="003D3247">
        <w:tc>
          <w:tcPr>
            <w:tcW w:w="10763" w:type="dxa"/>
            <w:shd w:val="clear" w:color="auto" w:fill="auto"/>
          </w:tcPr>
          <w:p w14:paraId="1738A10D" w14:textId="77777777" w:rsidR="00A62E61" w:rsidRPr="003D3247" w:rsidRDefault="00A62E61" w:rsidP="00A62E61">
            <w:pPr>
              <w:rPr>
                <w:b/>
                <w:bCs/>
                <w:lang w:val="en-US" w:eastAsia="zh-CN"/>
              </w:rPr>
            </w:pPr>
          </w:p>
          <w:p w14:paraId="3E043C76" w14:textId="05729130" w:rsidR="00A62E61" w:rsidRPr="00A62E61" w:rsidRDefault="00A62E61" w:rsidP="00A62E61">
            <w:pPr>
              <w:rPr>
                <w:b/>
                <w:bCs/>
                <w:lang w:val="en-US" w:eastAsia="zh-CN"/>
              </w:rPr>
            </w:pPr>
            <w:r w:rsidRPr="00A62E61">
              <w:rPr>
                <w:b/>
                <w:bCs/>
                <w:lang w:val="en-US" w:eastAsia="zh-CN"/>
              </w:rPr>
              <w:t xml:space="preserve">Side condition for sync DAPS HO </w:t>
            </w:r>
            <w:r w:rsidRPr="003D3247">
              <w:rPr>
                <w:b/>
                <w:bCs/>
                <w:lang w:val="en-US" w:eastAsia="zh-CN"/>
              </w:rPr>
              <w:t>r</w:t>
            </w:r>
            <w:r w:rsidRPr="00A62E61">
              <w:rPr>
                <w:b/>
                <w:bCs/>
                <w:lang w:val="en-US" w:eastAsia="zh-CN"/>
              </w:rPr>
              <w:t>egarding MRTD/MTTD at UE side is to be introduced. If side condition is not met, async DAPS HO is assumed.</w:t>
            </w:r>
          </w:p>
          <w:p w14:paraId="439055D5" w14:textId="77777777" w:rsidR="00A62E61" w:rsidRPr="00A62E61" w:rsidRDefault="00A62E61" w:rsidP="00A62E61">
            <w:pPr>
              <w:rPr>
                <w:b/>
                <w:bCs/>
                <w:lang w:val="en-US" w:eastAsia="zh-CN"/>
              </w:rPr>
            </w:pPr>
          </w:p>
          <w:p w14:paraId="1339937D" w14:textId="77777777" w:rsidR="00A62E61" w:rsidRPr="00A62E61" w:rsidRDefault="00A62E61" w:rsidP="00A62E61">
            <w:pPr>
              <w:rPr>
                <w:b/>
                <w:bCs/>
                <w:lang w:val="en-US" w:eastAsia="zh-CN"/>
              </w:rPr>
            </w:pPr>
            <w:r w:rsidRPr="00A62E61">
              <w:rPr>
                <w:b/>
                <w:bCs/>
                <w:lang w:val="en-US" w:eastAsia="zh-CN"/>
              </w:rPr>
              <w:t>The followings will be decided in RAN4#-95-e</w:t>
            </w:r>
          </w:p>
          <w:p w14:paraId="22DBE459" w14:textId="77777777" w:rsidR="00A62E61" w:rsidRPr="00A62E61" w:rsidRDefault="00A62E61" w:rsidP="00A62E61">
            <w:pPr>
              <w:rPr>
                <w:lang w:val="en-US" w:eastAsia="zh-CN"/>
              </w:rPr>
            </w:pPr>
            <w:r w:rsidRPr="00A62E61">
              <w:rPr>
                <w:lang w:val="en-US" w:eastAsia="zh-CN"/>
              </w:rPr>
              <w:t>Whether the existing interruption requirements for intra-frequency DAPS HO are only applied for sync scenario.</w:t>
            </w:r>
          </w:p>
          <w:p w14:paraId="7B605278" w14:textId="68D3FE2D" w:rsidR="00A62E61" w:rsidRPr="003D3247" w:rsidRDefault="00A62E61" w:rsidP="00A62E61">
            <w:pPr>
              <w:rPr>
                <w:lang w:val="en-US" w:eastAsia="zh-CN"/>
              </w:rPr>
            </w:pPr>
            <w:r w:rsidRPr="003D3247">
              <w:rPr>
                <w:lang w:val="en-US" w:eastAsia="zh-CN"/>
              </w:rPr>
              <w:t>Whether the existing interruption requirements for intra-band inter-frequency DAPS HO are only applied for sync scenario.</w:t>
            </w:r>
          </w:p>
          <w:p w14:paraId="171A7AB4" w14:textId="6316C3BF" w:rsidR="00A62E61" w:rsidRPr="00A62E61" w:rsidRDefault="00A62E61" w:rsidP="00A62E61">
            <w:pPr>
              <w:rPr>
                <w:b/>
                <w:bCs/>
                <w:lang w:val="en-US" w:eastAsia="zh-CN"/>
              </w:rPr>
            </w:pPr>
            <w:r w:rsidRPr="00A62E61">
              <w:rPr>
                <w:b/>
                <w:bCs/>
                <w:lang w:val="en-US" w:eastAsia="zh-CN"/>
              </w:rPr>
              <w:t>Side condition for intra-frequency sync DAPS HO:</w:t>
            </w:r>
          </w:p>
          <w:p w14:paraId="6DE20E99" w14:textId="77777777" w:rsidR="00A62E61" w:rsidRPr="00A62E61" w:rsidRDefault="00A62E61" w:rsidP="00A62E61">
            <w:pPr>
              <w:rPr>
                <w:lang w:val="en-US" w:eastAsia="zh-CN"/>
              </w:rPr>
            </w:pPr>
            <w:r w:rsidRPr="00A62E61">
              <w:rPr>
                <w:lang w:val="en-US" w:eastAsia="zh-CN"/>
              </w:rPr>
              <w:t>UE which only support sync DAPS HO shall meet existing DAPS HO requirement as long as:</w:t>
            </w:r>
          </w:p>
          <w:p w14:paraId="1457012A" w14:textId="77777777" w:rsidR="00A62E61" w:rsidRPr="00A62E61" w:rsidRDefault="00A62E61" w:rsidP="00A62E61">
            <w:pPr>
              <w:rPr>
                <w:lang w:val="en-US" w:eastAsia="zh-CN"/>
              </w:rPr>
            </w:pPr>
            <w:r w:rsidRPr="00A62E61">
              <w:rPr>
                <w:lang w:val="en-US" w:eastAsia="zh-CN"/>
              </w:rPr>
              <w:t>Option 1: it is assumed that source and target cells are co-located.</w:t>
            </w:r>
          </w:p>
          <w:p w14:paraId="68D46C37" w14:textId="77777777" w:rsidR="00A62E61" w:rsidRPr="00A62E61" w:rsidRDefault="00A62E61" w:rsidP="00A62E61">
            <w:pPr>
              <w:rPr>
                <w:lang w:val="en-US" w:eastAsia="zh-CN"/>
              </w:rPr>
            </w:pPr>
            <w:r w:rsidRPr="00A62E61">
              <w:rPr>
                <w:lang w:val="en-US" w:eastAsia="zh-CN"/>
              </w:rPr>
              <w:t xml:space="preserve">3 us MRTD and 5.21 us MTTD between source and target cells is not exceeded: </w:t>
            </w:r>
            <w:r w:rsidRPr="00A62E61">
              <w:rPr>
                <w:lang w:val="en-US" w:eastAsia="zh-CN"/>
              </w:rPr>
              <w:br/>
              <w:t>Note: If the receive time difference exceeds the cyclic prefix length of that SCS, demodulation performance degradation is expected for the first symbol of the slot.</w:t>
            </w:r>
          </w:p>
          <w:p w14:paraId="38487085" w14:textId="77777777" w:rsidR="00A62E61" w:rsidRPr="00A62E61" w:rsidRDefault="00A62E61" w:rsidP="00A62E61">
            <w:pPr>
              <w:rPr>
                <w:lang w:val="en-US" w:eastAsia="zh-CN"/>
              </w:rPr>
            </w:pPr>
            <w:r w:rsidRPr="00A62E61">
              <w:rPr>
                <w:lang w:val="en-US" w:eastAsia="zh-CN"/>
              </w:rPr>
              <w:t>Option 2: it is assumed that source and target cells can be non-co-located.</w:t>
            </w:r>
          </w:p>
          <w:p w14:paraId="4E115F6E" w14:textId="77777777" w:rsidR="00A62E61" w:rsidRPr="00A62E61" w:rsidRDefault="00A62E61" w:rsidP="00A62E61">
            <w:pPr>
              <w:rPr>
                <w:lang w:val="en-US" w:eastAsia="zh-CN"/>
              </w:rPr>
            </w:pPr>
            <w:r w:rsidRPr="00A62E61">
              <w:rPr>
                <w:lang w:val="en-US" w:eastAsia="zh-CN"/>
              </w:rPr>
              <w:t>33 us MRTD and 34.6 us MTTD between source and target cells is not exceeded</w:t>
            </w:r>
            <w:r w:rsidRPr="00A62E61">
              <w:rPr>
                <w:lang w:val="en-US" w:eastAsia="zh-CN"/>
              </w:rPr>
              <w:br/>
              <w:t>Note: If the receive time difference exceeds the cyclic prefix length of that SCS, demodulation performance degradation is expected for the first symbol of the slot.</w:t>
            </w:r>
          </w:p>
          <w:p w14:paraId="0B86D2E2" w14:textId="77777777" w:rsidR="00A62E61" w:rsidRPr="00A62E61" w:rsidRDefault="00A62E61" w:rsidP="00A62E61">
            <w:pPr>
              <w:rPr>
                <w:lang w:val="en-US" w:eastAsia="zh-CN"/>
              </w:rPr>
            </w:pPr>
            <w:r w:rsidRPr="00A62E61">
              <w:rPr>
                <w:lang w:val="en-US" w:eastAsia="zh-CN"/>
              </w:rPr>
              <w:t>Option 3: specify “Tight Sync” and “Loose Sync” for sync DAPS handover capabilities.</w:t>
            </w:r>
          </w:p>
          <w:p w14:paraId="4E54EC5C" w14:textId="77777777" w:rsidR="00A62E61" w:rsidRPr="00A62E61" w:rsidRDefault="00A62E61" w:rsidP="00A62E61">
            <w:pPr>
              <w:rPr>
                <w:lang w:val="en-US" w:eastAsia="zh-CN"/>
              </w:rPr>
            </w:pPr>
            <w:r w:rsidRPr="00A62E61">
              <w:rPr>
                <w:lang w:val="en-US" w:eastAsia="zh-CN"/>
              </w:rPr>
              <w:t xml:space="preserve">Tight Sync : 3 us MRTD and 5.21 us MTTD between source and target cells is not exceeded: </w:t>
            </w:r>
            <w:r w:rsidRPr="00A62E61">
              <w:rPr>
                <w:lang w:val="en-US" w:eastAsia="zh-CN"/>
              </w:rPr>
              <w:br/>
              <w:t xml:space="preserve">Note: If the receive time difference exceeds the cyclic prefix length of that SCS, demodulation performance degradation is expected for the first symbol of the slot. </w:t>
            </w:r>
          </w:p>
          <w:p w14:paraId="2AFC7178" w14:textId="77777777" w:rsidR="00A62E61" w:rsidRPr="00A62E61" w:rsidRDefault="00A62E61" w:rsidP="00A62E61">
            <w:pPr>
              <w:rPr>
                <w:lang w:val="en-US" w:eastAsia="zh-CN"/>
              </w:rPr>
            </w:pPr>
            <w:r w:rsidRPr="00A62E61">
              <w:rPr>
                <w:lang w:val="en-US" w:eastAsia="zh-CN"/>
              </w:rPr>
              <w:t>Loose Sync : 33 us MRTD and 34.6 us MTTD between source and target cells is not exceeded</w:t>
            </w:r>
            <w:r w:rsidRPr="00A62E61">
              <w:rPr>
                <w:lang w:val="en-US" w:eastAsia="zh-CN"/>
              </w:rPr>
              <w:br/>
              <w:t xml:space="preserve">Note: If the receive time difference exceeds the cyclic prefix length of that SCS, demodulation performance degradation is </w:t>
            </w:r>
            <w:r w:rsidRPr="00A62E61">
              <w:rPr>
                <w:lang w:val="en-US" w:eastAsia="zh-CN"/>
              </w:rPr>
              <w:lastRenderedPageBreak/>
              <w:t>expected for the first symbol of the slot.</w:t>
            </w:r>
          </w:p>
          <w:p w14:paraId="3199DF96" w14:textId="77777777" w:rsidR="00A62E61" w:rsidRPr="00A62E61" w:rsidRDefault="00A62E61" w:rsidP="00A62E61">
            <w:pPr>
              <w:rPr>
                <w:lang w:val="en-US" w:eastAsia="zh-CN"/>
              </w:rPr>
            </w:pPr>
            <w:r w:rsidRPr="00A62E61">
              <w:rPr>
                <w:lang w:val="en-US" w:eastAsia="zh-CN"/>
              </w:rPr>
              <w:t>Side condition for intra-band inter-frequency sync DAPS HO:</w:t>
            </w:r>
          </w:p>
          <w:p w14:paraId="772352E8" w14:textId="77777777" w:rsidR="00A62E61" w:rsidRPr="00A62E61" w:rsidRDefault="00A62E61" w:rsidP="00A62E61">
            <w:pPr>
              <w:rPr>
                <w:lang w:val="en-US" w:eastAsia="zh-CN"/>
              </w:rPr>
            </w:pPr>
            <w:r w:rsidRPr="00A62E61">
              <w:rPr>
                <w:lang w:val="en-US" w:eastAsia="zh-CN"/>
              </w:rPr>
              <w:t>UE which only support sync DAPS HO shall meet existing DAPS HO requirement as long as:</w:t>
            </w:r>
          </w:p>
          <w:p w14:paraId="2130912F" w14:textId="77777777" w:rsidR="00A62E61" w:rsidRPr="00A62E61" w:rsidRDefault="00A62E61" w:rsidP="00A62E61">
            <w:pPr>
              <w:rPr>
                <w:lang w:val="en-US" w:eastAsia="zh-CN"/>
              </w:rPr>
            </w:pPr>
            <w:r w:rsidRPr="00A62E61">
              <w:rPr>
                <w:lang w:val="en-US" w:eastAsia="zh-CN"/>
              </w:rPr>
              <w:t>Option 1: it is assumed that source and target cells are co-located.</w:t>
            </w:r>
          </w:p>
          <w:p w14:paraId="5F3E7823" w14:textId="77777777" w:rsidR="00A62E61" w:rsidRPr="00A62E61" w:rsidRDefault="00A62E61" w:rsidP="00A62E61">
            <w:pPr>
              <w:rPr>
                <w:lang w:val="en-US" w:eastAsia="zh-CN"/>
              </w:rPr>
            </w:pPr>
            <w:r w:rsidRPr="00A62E61">
              <w:rPr>
                <w:lang w:val="en-US" w:eastAsia="zh-CN"/>
              </w:rPr>
              <w:t>3 us MRTD and 5.21 us MTTD between source and target cells is not exceeded:</w:t>
            </w:r>
            <w:r w:rsidRPr="00A62E61">
              <w:rPr>
                <w:lang w:val="en-US" w:eastAsia="zh-CN"/>
              </w:rPr>
              <w:br/>
              <w:t>Note: If the receive time difference exceeds the cyclic prefix length of that SCS, demodulation performance degradation is expected for the first symbol of the slot.</w:t>
            </w:r>
          </w:p>
          <w:p w14:paraId="7A93BC2A" w14:textId="77777777" w:rsidR="00A62E61" w:rsidRPr="00A62E61" w:rsidRDefault="00A62E61" w:rsidP="00A62E61">
            <w:pPr>
              <w:rPr>
                <w:lang w:val="en-US" w:eastAsia="zh-CN"/>
              </w:rPr>
            </w:pPr>
            <w:r w:rsidRPr="00A62E61">
              <w:rPr>
                <w:lang w:val="en-US" w:eastAsia="zh-CN"/>
              </w:rPr>
              <w:t>Option 2: it is assumed that source and target cells can be non-co-located.</w:t>
            </w:r>
          </w:p>
          <w:p w14:paraId="10A69537" w14:textId="77777777" w:rsidR="00A62E61" w:rsidRPr="00A62E61" w:rsidRDefault="00A62E61" w:rsidP="00A62E61">
            <w:pPr>
              <w:rPr>
                <w:lang w:val="en-US" w:eastAsia="zh-CN"/>
              </w:rPr>
            </w:pPr>
            <w:r w:rsidRPr="00A62E61">
              <w:rPr>
                <w:lang w:val="en-US" w:eastAsia="zh-CN"/>
              </w:rPr>
              <w:t>33 us MRTD and 34.6 us MTTD between source and target cells is not exceeded</w:t>
            </w:r>
            <w:r w:rsidRPr="00A62E61">
              <w:rPr>
                <w:lang w:val="en-US" w:eastAsia="zh-CN"/>
              </w:rPr>
              <w:br/>
              <w:t>Note: If the receive time difference exceeds the cyclic prefix length of that SCS, demodulation performance degradation is expected for the first symbol of the slot.</w:t>
            </w:r>
          </w:p>
          <w:p w14:paraId="61B71F7E" w14:textId="77777777" w:rsidR="00A62E61" w:rsidRPr="00A62E61" w:rsidRDefault="00A62E61" w:rsidP="00A62E61">
            <w:pPr>
              <w:rPr>
                <w:lang w:val="en-US" w:eastAsia="zh-CN"/>
              </w:rPr>
            </w:pPr>
            <w:r w:rsidRPr="00A62E61">
              <w:rPr>
                <w:lang w:val="en-US" w:eastAsia="zh-CN"/>
              </w:rPr>
              <w:t>Option 3: specify “Tight Sync” and “Loose Sync” for sync DAPS handover capabilities.</w:t>
            </w:r>
          </w:p>
          <w:p w14:paraId="49400DAC" w14:textId="77777777" w:rsidR="00A62E61" w:rsidRPr="00A62E61" w:rsidRDefault="00A62E61" w:rsidP="00A62E61">
            <w:pPr>
              <w:rPr>
                <w:lang w:val="en-US" w:eastAsia="zh-CN"/>
              </w:rPr>
            </w:pPr>
            <w:r w:rsidRPr="00A62E61">
              <w:rPr>
                <w:lang w:val="en-US" w:eastAsia="zh-CN"/>
              </w:rPr>
              <w:t xml:space="preserve">Tight Sync : 3 us MRTD and 5.21 us MTTD between source and target cells is not exceeded: </w:t>
            </w:r>
            <w:r w:rsidRPr="00A62E61">
              <w:rPr>
                <w:lang w:val="en-US" w:eastAsia="zh-CN"/>
              </w:rPr>
              <w:br/>
              <w:t xml:space="preserve">Note: If the receive time difference exceeds the cyclic prefix length of that SCS, demodulation performance degradation is expected for the first symbol of the slot. </w:t>
            </w:r>
          </w:p>
          <w:p w14:paraId="5BC833BC" w14:textId="395964B7" w:rsidR="00A62E61" w:rsidRPr="003D3247" w:rsidRDefault="00A62E61" w:rsidP="00A62E61">
            <w:pPr>
              <w:rPr>
                <w:lang w:val="en-US" w:eastAsia="zh-CN"/>
              </w:rPr>
            </w:pPr>
            <w:r w:rsidRPr="003D3247">
              <w:rPr>
                <w:lang w:val="en-US" w:eastAsia="zh-CN"/>
              </w:rPr>
              <w:t>Loose Sync : 33 us MRTD and 34.6 us MTTD between source and target cells is not exceeded</w:t>
            </w:r>
            <w:r w:rsidRPr="003D3247">
              <w:rPr>
                <w:lang w:val="en-US" w:eastAsia="zh-CN"/>
              </w:rPr>
              <w:br/>
              <w:t>Note: If the receive time difference exceeds the cyclic prefix length of that SCS, demodulation performance degradation is expected for the first symbol of the slot.</w:t>
            </w:r>
          </w:p>
        </w:tc>
      </w:tr>
    </w:tbl>
    <w:p w14:paraId="3D6FB5D4" w14:textId="7287358E" w:rsidR="00A62E61" w:rsidRDefault="00A62E61" w:rsidP="00A62E61">
      <w:pPr>
        <w:rPr>
          <w:lang w:val="en-US" w:eastAsia="zh-CN"/>
        </w:rPr>
      </w:pPr>
    </w:p>
    <w:p w14:paraId="481E6D84" w14:textId="2DDE0366" w:rsidR="00A62E61" w:rsidRDefault="00A62E61" w:rsidP="00A62E61">
      <w:pPr>
        <w:rPr>
          <w:lang w:val="en-US" w:eastAsia="zh-CN"/>
        </w:rPr>
      </w:pPr>
      <w:r>
        <w:rPr>
          <w:lang w:val="en-US" w:eastAsia="zh-CN"/>
        </w:rPr>
        <w:t xml:space="preserve">The issues are coupled together, since it does not make sense to consider whether only synchronous DAPS </w:t>
      </w:r>
      <w:r w:rsidR="003E5381">
        <w:rPr>
          <w:lang w:val="en-US" w:eastAsia="zh-CN"/>
        </w:rPr>
        <w:t xml:space="preserve">HO requirements apply without also defining what is meant by “synchronous”. </w:t>
      </w:r>
      <w:r w:rsidR="0059283E">
        <w:rPr>
          <w:lang w:val="en-US" w:eastAsia="zh-CN"/>
        </w:rPr>
        <w:t>So we begin by addressing the definition of sync for different scenarios.</w:t>
      </w:r>
    </w:p>
    <w:p w14:paraId="43A9C8E8" w14:textId="0CA8C746" w:rsidR="003E5381" w:rsidRPr="003E5381" w:rsidRDefault="003E5381" w:rsidP="00A62E61">
      <w:pPr>
        <w:rPr>
          <w:u w:val="single"/>
          <w:lang w:val="en-US" w:eastAsia="zh-CN"/>
        </w:rPr>
      </w:pPr>
      <w:r w:rsidRPr="003E5381">
        <w:rPr>
          <w:u w:val="single"/>
          <w:lang w:val="en-US" w:eastAsia="zh-CN"/>
        </w:rPr>
        <w:t>Interband DAPS HO</w:t>
      </w:r>
    </w:p>
    <w:p w14:paraId="41F191C9" w14:textId="250E6602" w:rsidR="003E5381" w:rsidRDefault="003E5381" w:rsidP="00A62E61">
      <w:pPr>
        <w:rPr>
          <w:lang w:val="en-US" w:eastAsia="zh-CN"/>
        </w:rPr>
      </w:pPr>
      <w:r>
        <w:rPr>
          <w:lang w:val="en-US" w:eastAsia="zh-CN"/>
        </w:rPr>
        <w:t xml:space="preserve">We begin by considering interband DAPS HO which is the most straightforward case, and is not covered by the way forward. In this case, there are both synchronous and asynchronous requirements for interruptions already defined, and the aspect which is missing is to define the threshold at which a handover changes between synchronous and asynchronous. Considering that carrier aggregation UE implementation will most likely be reused for DAPS HO, the obvious choice is to reuse the MRTD/MTTD requirements for NR carrier aggregation as the side condition for synchronous DAPS HO. It is therefore proposed to reuse </w:t>
      </w:r>
      <w:r w:rsidR="0059283E">
        <w:rPr>
          <w:lang w:val="en-US" w:eastAsia="zh-CN"/>
        </w:rPr>
        <w:t>the requirements as shown in table 1.</w:t>
      </w:r>
    </w:p>
    <w:p w14:paraId="3DE64594" w14:textId="1E436762" w:rsidR="0059283E" w:rsidRPr="00AE6EA3" w:rsidRDefault="00C8143F" w:rsidP="00AE6EA3">
      <w:pPr>
        <w:rPr>
          <w:b/>
          <w:bCs/>
        </w:rPr>
      </w:pPr>
      <w:r w:rsidRPr="00AE6EA3">
        <w:rPr>
          <w:b/>
          <w:bCs/>
        </w:rPr>
        <w:t xml:space="preserve">Proposal 1 : Synchronous interband DAPS HO is </w:t>
      </w:r>
      <w:r w:rsidR="00AE6EA3" w:rsidRPr="00AE6EA3">
        <w:rPr>
          <w:b/>
          <w:bCs/>
        </w:rPr>
        <w:t xml:space="preserve">defined as Maximum receive timing difference between source and </w:t>
      </w:r>
      <w:r w:rsidR="006B45AF" w:rsidRPr="00AE6EA3">
        <w:rPr>
          <w:b/>
          <w:bCs/>
        </w:rPr>
        <w:t>target</w:t>
      </w:r>
      <w:r w:rsidR="00AE6EA3" w:rsidRPr="00AE6EA3">
        <w:rPr>
          <w:b/>
          <w:bCs/>
        </w:rPr>
        <w:t xml:space="preserve"> cell of 33 µs and Maximum transmit timing difference between source and </w:t>
      </w:r>
      <w:r w:rsidR="006B45AF" w:rsidRPr="00AE6EA3">
        <w:rPr>
          <w:b/>
          <w:bCs/>
        </w:rPr>
        <w:t>target</w:t>
      </w:r>
      <w:r w:rsidR="00AE6EA3" w:rsidRPr="00AE6EA3">
        <w:rPr>
          <w:b/>
          <w:bCs/>
        </w:rPr>
        <w:t xml:space="preserve"> cell  of 34.6µs</w:t>
      </w:r>
    </w:p>
    <w:p w14:paraId="12CC18EB" w14:textId="46082438" w:rsidR="003E5381" w:rsidRDefault="0059283E" w:rsidP="00A62E61">
      <w:pPr>
        <w:rPr>
          <w:u w:val="single"/>
          <w:lang w:val="en-US" w:eastAsia="zh-CN"/>
        </w:rPr>
      </w:pPr>
      <w:r w:rsidRPr="0059283E">
        <w:rPr>
          <w:u w:val="single"/>
          <w:lang w:val="en-US" w:eastAsia="zh-CN"/>
        </w:rPr>
        <w:t>Intrafrequency DAPS HO</w:t>
      </w:r>
    </w:p>
    <w:p w14:paraId="41624FEF" w14:textId="203901AE" w:rsidR="0059283E" w:rsidRDefault="0059283E" w:rsidP="00A62E61">
      <w:pPr>
        <w:rPr>
          <w:lang w:val="en-US" w:eastAsia="zh-CN"/>
        </w:rPr>
      </w:pPr>
      <w:r w:rsidRPr="0059283E">
        <w:rPr>
          <w:lang w:val="en-US" w:eastAsia="zh-CN"/>
        </w:rPr>
        <w:t>In</w:t>
      </w:r>
      <w:r>
        <w:rPr>
          <w:lang w:val="en-US" w:eastAsia="zh-CN"/>
        </w:rPr>
        <w:t xml:space="preserve"> the way forward there are 3 possible options. For intrafrequency DAPS handover, our view is that </w:t>
      </w:r>
      <w:r w:rsidR="00C8143F">
        <w:rPr>
          <w:lang w:val="en-US" w:eastAsia="zh-CN"/>
        </w:rPr>
        <w:t xml:space="preserve">it is highly probable that such </w:t>
      </w:r>
      <w:r w:rsidR="006B45AF">
        <w:rPr>
          <w:lang w:val="en-US" w:eastAsia="zh-CN"/>
        </w:rPr>
        <w:t>functionality</w:t>
      </w:r>
      <w:r w:rsidR="00C8143F">
        <w:rPr>
          <w:lang w:val="en-US" w:eastAsia="zh-CN"/>
        </w:rPr>
        <w:t xml:space="preserve"> would be implemented with single FFT and hence it makes sense to define sync DAPS HO according to table 2</w:t>
      </w:r>
    </w:p>
    <w:p w14:paraId="464E8D93" w14:textId="2B814D6E" w:rsidR="00C8143F" w:rsidRPr="00AE6EA3" w:rsidRDefault="00C8143F" w:rsidP="00C8143F">
      <w:pPr>
        <w:rPr>
          <w:b/>
          <w:bCs/>
          <w:lang w:val="en-US" w:eastAsia="zh-CN"/>
        </w:rPr>
      </w:pPr>
      <w:r>
        <w:rPr>
          <w:b/>
          <w:bCs/>
          <w:lang w:val="en-US" w:eastAsia="zh-CN"/>
        </w:rPr>
        <w:t>Proposal 2 : Synchronous intrafrequency DAPS HO is as defined</w:t>
      </w:r>
      <w:r w:rsidR="00AE6EA3">
        <w:rPr>
          <w:b/>
          <w:bCs/>
          <w:lang w:val="en-US" w:eastAsia="zh-CN"/>
        </w:rPr>
        <w:t xml:space="preserve"> as </w:t>
      </w:r>
      <w:r w:rsidR="00AE6EA3" w:rsidRPr="00AE6EA3">
        <w:rPr>
          <w:b/>
          <w:bCs/>
        </w:rPr>
        <w:t>maximum receive timing difference between source and ta</w:t>
      </w:r>
      <w:r w:rsidR="00AE6EA3">
        <w:rPr>
          <w:b/>
          <w:bCs/>
        </w:rPr>
        <w:t>r</w:t>
      </w:r>
      <w:r w:rsidR="00AE6EA3" w:rsidRPr="00AE6EA3">
        <w:rPr>
          <w:b/>
          <w:bCs/>
        </w:rPr>
        <w:t xml:space="preserve">get cell </w:t>
      </w:r>
      <w:r w:rsidR="00AE6EA3">
        <w:rPr>
          <w:b/>
          <w:bCs/>
        </w:rPr>
        <w:t>of 33</w:t>
      </w:r>
      <w:r w:rsidR="00AE6EA3" w:rsidRPr="00AE6EA3">
        <w:rPr>
          <w:b/>
          <w:bCs/>
        </w:rPr>
        <w:t>µs</w:t>
      </w:r>
      <w:r w:rsidR="00AE6EA3">
        <w:rPr>
          <w:b/>
          <w:bCs/>
        </w:rPr>
        <w:t>. Transmit timing is nominally identical in synchronous intrafrequency DAPS handover.</w:t>
      </w:r>
    </w:p>
    <w:p w14:paraId="7F10E5D8" w14:textId="34318EA9" w:rsidR="00C8143F" w:rsidRDefault="00C8143F" w:rsidP="00A62E61">
      <w:pPr>
        <w:rPr>
          <w:lang w:val="en-US" w:eastAsia="zh-CN"/>
        </w:rPr>
      </w:pPr>
      <w:r>
        <w:rPr>
          <w:lang w:val="en-US" w:eastAsia="zh-CN"/>
        </w:rPr>
        <w:t xml:space="preserve">For this case we do not see value in defining separate “loose” and “tight” sync requirements, since we expect the majority of UEs to use single FFT, and </w:t>
      </w:r>
      <w:r w:rsidR="00D473E8">
        <w:rPr>
          <w:lang w:val="en-US" w:eastAsia="zh-CN"/>
        </w:rPr>
        <w:t>any</w:t>
      </w:r>
      <w:r>
        <w:rPr>
          <w:lang w:val="en-US" w:eastAsia="zh-CN"/>
        </w:rPr>
        <w:t xml:space="preserve"> which did not would most likely be able to support asynchronous HO.</w:t>
      </w:r>
      <w:r w:rsidR="00D473E8">
        <w:rPr>
          <w:lang w:val="en-US" w:eastAsia="zh-CN"/>
        </w:rPr>
        <w:t xml:space="preserve"> Essentially this corresponds to option 1, although we have found it necessary to reformulate due to the fact that a single FFT cannot generate timing with 5.21us offset. </w:t>
      </w:r>
    </w:p>
    <w:p w14:paraId="55A498D1" w14:textId="0B73CFCE" w:rsidR="00D473E8" w:rsidRDefault="00D473E8" w:rsidP="00A62E61">
      <w:pPr>
        <w:rPr>
          <w:u w:val="single"/>
          <w:lang w:val="en-US" w:eastAsia="zh-CN"/>
        </w:rPr>
      </w:pPr>
      <w:r>
        <w:rPr>
          <w:u w:val="single"/>
          <w:lang w:val="en-US" w:eastAsia="zh-CN"/>
        </w:rPr>
        <w:t>Intraband interfrequency DAPS handover</w:t>
      </w:r>
    </w:p>
    <w:p w14:paraId="74F7C8FB" w14:textId="5E5323C0" w:rsidR="00D473E8" w:rsidRDefault="00D473E8" w:rsidP="00A62E61">
      <w:pPr>
        <w:rPr>
          <w:lang w:val="en-US" w:eastAsia="zh-CN"/>
        </w:rPr>
      </w:pPr>
      <w:r w:rsidRPr="00D473E8">
        <w:rPr>
          <w:lang w:val="en-US" w:eastAsia="zh-CN"/>
        </w:rPr>
        <w:t xml:space="preserve">For </w:t>
      </w:r>
      <w:r>
        <w:rPr>
          <w:lang w:val="en-US" w:eastAsia="zh-CN"/>
        </w:rPr>
        <w:t xml:space="preserve">this scenario, we find it unlikely that a UE can use single FFT because intraband interfrequency DAPS handover is generic. Unlike carrier aggregation, the UE can be requested to perform DAPS handover between the lowest and highest frequencies on the </w:t>
      </w:r>
      <w:r w:rsidR="006B45AF">
        <w:rPr>
          <w:lang w:val="en-US" w:eastAsia="zh-CN"/>
        </w:rPr>
        <w:t>band</w:t>
      </w:r>
      <w:r>
        <w:rPr>
          <w:lang w:val="en-US" w:eastAsia="zh-CN"/>
        </w:rPr>
        <w:t>. Hence we would propose that option 2 is adopted for intraband interfrequency DAPS HO</w:t>
      </w:r>
    </w:p>
    <w:p w14:paraId="66238A96" w14:textId="5993EDED" w:rsidR="00A125B4" w:rsidRPr="00AE6EA3" w:rsidRDefault="00751741" w:rsidP="00A125B4">
      <w:pPr>
        <w:rPr>
          <w:b/>
          <w:bCs/>
        </w:rPr>
      </w:pPr>
      <w:r>
        <w:rPr>
          <w:b/>
          <w:bCs/>
          <w:lang w:val="en-US" w:eastAsia="zh-CN"/>
        </w:rPr>
        <w:lastRenderedPageBreak/>
        <w:t xml:space="preserve">Proposal 3 : </w:t>
      </w:r>
      <w:r w:rsidR="00A125B4" w:rsidRPr="00AE6EA3">
        <w:rPr>
          <w:b/>
          <w:bCs/>
        </w:rPr>
        <w:t>Synchronous int</w:t>
      </w:r>
      <w:r w:rsidR="00A125B4">
        <w:rPr>
          <w:b/>
          <w:bCs/>
        </w:rPr>
        <w:t>ra</w:t>
      </w:r>
      <w:r w:rsidR="00A125B4" w:rsidRPr="00AE6EA3">
        <w:rPr>
          <w:b/>
          <w:bCs/>
        </w:rPr>
        <w:t xml:space="preserve">band </w:t>
      </w:r>
      <w:r w:rsidR="00A125B4">
        <w:rPr>
          <w:b/>
          <w:bCs/>
        </w:rPr>
        <w:t xml:space="preserve">interfrequency </w:t>
      </w:r>
      <w:r w:rsidR="00A125B4" w:rsidRPr="00AE6EA3">
        <w:rPr>
          <w:b/>
          <w:bCs/>
        </w:rPr>
        <w:t xml:space="preserve">DAPS HO is defined as Maximum receive timing difference between source and </w:t>
      </w:r>
      <w:r w:rsidR="006B45AF" w:rsidRPr="00AE6EA3">
        <w:rPr>
          <w:b/>
          <w:bCs/>
        </w:rPr>
        <w:t>target</w:t>
      </w:r>
      <w:r w:rsidR="00A125B4" w:rsidRPr="00AE6EA3">
        <w:rPr>
          <w:b/>
          <w:bCs/>
        </w:rPr>
        <w:t xml:space="preserve"> cell of 33 µs and Maximum transmit timing difference between source and </w:t>
      </w:r>
      <w:r w:rsidR="006B45AF" w:rsidRPr="00AE6EA3">
        <w:rPr>
          <w:b/>
          <w:bCs/>
        </w:rPr>
        <w:t>target</w:t>
      </w:r>
      <w:r w:rsidR="00A125B4" w:rsidRPr="00AE6EA3">
        <w:rPr>
          <w:b/>
          <w:bCs/>
        </w:rPr>
        <w:t xml:space="preserve"> cell  of 34.6µs</w:t>
      </w:r>
    </w:p>
    <w:p w14:paraId="58E69962" w14:textId="79E1CA87" w:rsidR="00751741" w:rsidRPr="00C8143F" w:rsidRDefault="00751741" w:rsidP="00751741">
      <w:pPr>
        <w:rPr>
          <w:b/>
          <w:bCs/>
          <w:lang w:val="en-US" w:eastAsia="zh-CN"/>
        </w:rPr>
      </w:pPr>
    </w:p>
    <w:p w14:paraId="2499075F" w14:textId="5C72F688" w:rsidR="00125C2E" w:rsidRDefault="00125C2E" w:rsidP="00125C2E">
      <w:pPr>
        <w:rPr>
          <w:lang w:val="en-US" w:eastAsia="zh-CN"/>
        </w:rPr>
      </w:pPr>
      <w:r w:rsidRPr="00125C2E">
        <w:rPr>
          <w:lang w:val="en-US" w:eastAsia="zh-CN"/>
        </w:rPr>
        <w:t>HO</w:t>
      </w:r>
    </w:p>
    <w:p w14:paraId="189B4676" w14:textId="25B1A4D1" w:rsidR="00751741" w:rsidRPr="00751741" w:rsidRDefault="00751741" w:rsidP="00A62E61">
      <w:pPr>
        <w:rPr>
          <w:u w:val="single"/>
          <w:lang w:val="en-US" w:eastAsia="zh-CN"/>
        </w:rPr>
      </w:pPr>
      <w:r w:rsidRPr="00751741">
        <w:rPr>
          <w:u w:val="single"/>
          <w:lang w:val="en-US" w:eastAsia="zh-CN"/>
        </w:rPr>
        <w:t>Applicability of requirements</w:t>
      </w:r>
    </w:p>
    <w:p w14:paraId="2B0CA9D0" w14:textId="63AB1B81" w:rsidR="00751741" w:rsidRDefault="00751741" w:rsidP="00A62E61">
      <w:pPr>
        <w:rPr>
          <w:lang w:val="en-US" w:eastAsia="zh-CN"/>
        </w:rPr>
      </w:pPr>
      <w:r>
        <w:rPr>
          <w:lang w:val="en-US" w:eastAsia="zh-CN"/>
        </w:rPr>
        <w:t>Having proposed the definition of synchronous DAPS HO, we now propose to address the issues from the way forward</w:t>
      </w:r>
    </w:p>
    <w:p w14:paraId="7CDCC8A2" w14:textId="77777777" w:rsidR="00751741" w:rsidRPr="00751741" w:rsidRDefault="00751741" w:rsidP="00751741">
      <w:pPr>
        <w:numPr>
          <w:ilvl w:val="0"/>
          <w:numId w:val="50"/>
        </w:numPr>
        <w:rPr>
          <w:b/>
          <w:bCs/>
          <w:lang w:val="en-US" w:eastAsia="zh-CN"/>
        </w:rPr>
      </w:pPr>
      <w:r w:rsidRPr="00751741">
        <w:rPr>
          <w:b/>
          <w:bCs/>
          <w:lang w:val="en-US" w:eastAsia="zh-CN"/>
        </w:rPr>
        <w:t>Whether the existing interruption requirements for intra-frequency DAPS HO are only applied for sync scenario.</w:t>
      </w:r>
    </w:p>
    <w:p w14:paraId="3D09FBA4" w14:textId="77777777" w:rsidR="00751741" w:rsidRPr="00751741" w:rsidRDefault="00751741" w:rsidP="00751741">
      <w:pPr>
        <w:numPr>
          <w:ilvl w:val="0"/>
          <w:numId w:val="50"/>
        </w:numPr>
        <w:rPr>
          <w:b/>
          <w:bCs/>
          <w:lang w:val="en-US" w:eastAsia="zh-CN"/>
        </w:rPr>
      </w:pPr>
      <w:r w:rsidRPr="00751741">
        <w:rPr>
          <w:b/>
          <w:bCs/>
          <w:lang w:val="en-US" w:eastAsia="zh-CN"/>
        </w:rPr>
        <w:t>Whether the existing interruption requirements for intra-band inter-frequency DAPS HO are only applied for sync scenario.</w:t>
      </w:r>
    </w:p>
    <w:p w14:paraId="364B1B99" w14:textId="0A9CE51C" w:rsidR="00751741" w:rsidRDefault="00751741" w:rsidP="00A62E61">
      <w:pPr>
        <w:rPr>
          <w:lang w:val="en-US" w:eastAsia="zh-CN"/>
        </w:rPr>
      </w:pPr>
      <w:r>
        <w:rPr>
          <w:lang w:val="en-US" w:eastAsia="zh-CN"/>
        </w:rPr>
        <w:t>Since the capabilities for asynchronous and synchronous DAPS handover are defined in signaling, we see no particular disadvantage in specifying both types of requirement for both cases. In general, the interruption requirements can be extended by 1 slot to account for asyn</w:t>
      </w:r>
      <w:r w:rsidR="006B45AF">
        <w:rPr>
          <w:lang w:val="en-US" w:eastAsia="zh-CN"/>
        </w:rPr>
        <w:t>c</w:t>
      </w:r>
      <w:r>
        <w:rPr>
          <w:lang w:val="en-US" w:eastAsia="zh-CN"/>
        </w:rPr>
        <w:t>ronous timing. Any UE which does not support the asynchronous requirements shall not indicate support in UE capabilities</w:t>
      </w:r>
    </w:p>
    <w:p w14:paraId="298E2719" w14:textId="5454C4AD" w:rsidR="00751741" w:rsidRDefault="00751741" w:rsidP="00A62E61">
      <w:pPr>
        <w:rPr>
          <w:b/>
          <w:bCs/>
          <w:lang w:val="en-US" w:eastAsia="zh-CN"/>
        </w:rPr>
      </w:pPr>
      <w:r>
        <w:rPr>
          <w:b/>
          <w:bCs/>
          <w:lang w:val="en-US" w:eastAsia="zh-CN"/>
        </w:rPr>
        <w:t xml:space="preserve">Proposal 4 : Interruption requirements are specified for </w:t>
      </w:r>
      <w:r w:rsidRPr="00751741">
        <w:rPr>
          <w:b/>
          <w:bCs/>
          <w:lang w:val="en-US" w:eastAsia="zh-CN"/>
        </w:rPr>
        <w:t xml:space="preserve">intra-frequency DAPS HO are </w:t>
      </w:r>
      <w:r>
        <w:rPr>
          <w:b/>
          <w:bCs/>
          <w:lang w:val="en-US" w:eastAsia="zh-CN"/>
        </w:rPr>
        <w:t>specified</w:t>
      </w:r>
      <w:r w:rsidRPr="00751741">
        <w:rPr>
          <w:b/>
          <w:bCs/>
          <w:lang w:val="en-US" w:eastAsia="zh-CN"/>
        </w:rPr>
        <w:t xml:space="preserve"> for sync</w:t>
      </w:r>
      <w:r>
        <w:rPr>
          <w:b/>
          <w:bCs/>
          <w:lang w:val="en-US" w:eastAsia="zh-CN"/>
        </w:rPr>
        <w:t xml:space="preserve"> and async</w:t>
      </w:r>
      <w:r w:rsidRPr="00751741">
        <w:rPr>
          <w:b/>
          <w:bCs/>
          <w:lang w:val="en-US" w:eastAsia="zh-CN"/>
        </w:rPr>
        <w:t xml:space="preserve"> scenario</w:t>
      </w:r>
      <w:r>
        <w:rPr>
          <w:b/>
          <w:bCs/>
          <w:lang w:val="en-US" w:eastAsia="zh-CN"/>
        </w:rPr>
        <w:t>s</w:t>
      </w:r>
    </w:p>
    <w:p w14:paraId="3F817384" w14:textId="54245335" w:rsidR="00751741" w:rsidRPr="00751741" w:rsidRDefault="00751741" w:rsidP="00751741">
      <w:pPr>
        <w:rPr>
          <w:b/>
          <w:bCs/>
          <w:lang w:val="en-US" w:eastAsia="zh-CN"/>
        </w:rPr>
      </w:pPr>
      <w:r>
        <w:rPr>
          <w:b/>
          <w:bCs/>
          <w:lang w:val="en-US" w:eastAsia="zh-CN"/>
        </w:rPr>
        <w:t xml:space="preserve">Proposal 5 : Interruption requirements are specified for </w:t>
      </w:r>
      <w:r w:rsidRPr="00751741">
        <w:rPr>
          <w:b/>
          <w:bCs/>
          <w:lang w:val="en-US" w:eastAsia="zh-CN"/>
        </w:rPr>
        <w:t>intra-</w:t>
      </w:r>
      <w:r>
        <w:rPr>
          <w:b/>
          <w:bCs/>
          <w:lang w:val="en-US" w:eastAsia="zh-CN"/>
        </w:rPr>
        <w:t>band inter-</w:t>
      </w:r>
      <w:r w:rsidRPr="00751741">
        <w:rPr>
          <w:b/>
          <w:bCs/>
          <w:lang w:val="en-US" w:eastAsia="zh-CN"/>
        </w:rPr>
        <w:t xml:space="preserve">frequency DAPS HO are </w:t>
      </w:r>
      <w:r>
        <w:rPr>
          <w:b/>
          <w:bCs/>
          <w:lang w:val="en-US" w:eastAsia="zh-CN"/>
        </w:rPr>
        <w:t>specified</w:t>
      </w:r>
      <w:r w:rsidRPr="00751741">
        <w:rPr>
          <w:b/>
          <w:bCs/>
          <w:lang w:val="en-US" w:eastAsia="zh-CN"/>
        </w:rPr>
        <w:t xml:space="preserve"> for sync</w:t>
      </w:r>
      <w:r>
        <w:rPr>
          <w:b/>
          <w:bCs/>
          <w:lang w:val="en-US" w:eastAsia="zh-CN"/>
        </w:rPr>
        <w:t xml:space="preserve"> and async</w:t>
      </w:r>
      <w:r w:rsidRPr="00751741">
        <w:rPr>
          <w:b/>
          <w:bCs/>
          <w:lang w:val="en-US" w:eastAsia="zh-CN"/>
        </w:rPr>
        <w:t xml:space="preserve"> scenario</w:t>
      </w:r>
      <w:r>
        <w:rPr>
          <w:b/>
          <w:bCs/>
          <w:lang w:val="en-US" w:eastAsia="zh-CN"/>
        </w:rPr>
        <w:t>s</w:t>
      </w:r>
    </w:p>
    <w:p w14:paraId="5309F178" w14:textId="7C60712E" w:rsidR="00751741" w:rsidRDefault="00751741" w:rsidP="00A62E61">
      <w:pPr>
        <w:rPr>
          <w:b/>
          <w:bCs/>
          <w:lang w:val="en-US" w:eastAsia="zh-CN"/>
        </w:rPr>
      </w:pP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37747E9B" w14:textId="7BE04C05" w:rsidR="00A125B4" w:rsidRPr="00AE6EA3" w:rsidRDefault="00A125B4" w:rsidP="00A125B4">
      <w:pPr>
        <w:rPr>
          <w:b/>
          <w:bCs/>
        </w:rPr>
      </w:pPr>
      <w:r w:rsidRPr="00AE6EA3">
        <w:rPr>
          <w:b/>
          <w:bCs/>
        </w:rPr>
        <w:t xml:space="preserve">Proposal 1 : Synchronous interband DAPS HO is defined as Maximum receive timing difference between source and </w:t>
      </w:r>
      <w:r w:rsidR="006B45AF" w:rsidRPr="00AE6EA3">
        <w:rPr>
          <w:b/>
          <w:bCs/>
        </w:rPr>
        <w:t>target</w:t>
      </w:r>
      <w:r w:rsidRPr="00AE6EA3">
        <w:rPr>
          <w:b/>
          <w:bCs/>
        </w:rPr>
        <w:t xml:space="preserve"> cell of 33 µs and Maximum transmit timing difference between source and </w:t>
      </w:r>
      <w:r w:rsidR="006B45AF" w:rsidRPr="00AE6EA3">
        <w:rPr>
          <w:b/>
          <w:bCs/>
        </w:rPr>
        <w:t>target</w:t>
      </w:r>
      <w:r w:rsidRPr="00AE6EA3">
        <w:rPr>
          <w:b/>
          <w:bCs/>
        </w:rPr>
        <w:t xml:space="preserve"> cell  of 34.6µs</w:t>
      </w:r>
    </w:p>
    <w:p w14:paraId="6A3B7D6D" w14:textId="3D90DA69" w:rsidR="00A125B4" w:rsidRPr="00AE6EA3" w:rsidRDefault="00A125B4" w:rsidP="00A125B4">
      <w:pPr>
        <w:rPr>
          <w:b/>
          <w:bCs/>
        </w:rPr>
      </w:pPr>
      <w:r>
        <w:rPr>
          <w:b/>
          <w:bCs/>
          <w:lang w:val="en-US" w:eastAsia="zh-CN"/>
        </w:rPr>
        <w:t xml:space="preserve">Proposal 3 : </w:t>
      </w:r>
      <w:r w:rsidRPr="00AE6EA3">
        <w:rPr>
          <w:b/>
          <w:bCs/>
        </w:rPr>
        <w:t>Synchronous int</w:t>
      </w:r>
      <w:r>
        <w:rPr>
          <w:b/>
          <w:bCs/>
        </w:rPr>
        <w:t>ra</w:t>
      </w:r>
      <w:r w:rsidRPr="00AE6EA3">
        <w:rPr>
          <w:b/>
          <w:bCs/>
        </w:rPr>
        <w:t xml:space="preserve">band </w:t>
      </w:r>
      <w:r>
        <w:rPr>
          <w:b/>
          <w:bCs/>
        </w:rPr>
        <w:t xml:space="preserve">interfrequency </w:t>
      </w:r>
      <w:r w:rsidRPr="00AE6EA3">
        <w:rPr>
          <w:b/>
          <w:bCs/>
        </w:rPr>
        <w:t xml:space="preserve">DAPS HO is defined as Maximum receive timing difference between source and </w:t>
      </w:r>
      <w:r w:rsidR="006B45AF" w:rsidRPr="00AE6EA3">
        <w:rPr>
          <w:b/>
          <w:bCs/>
        </w:rPr>
        <w:t>target</w:t>
      </w:r>
      <w:r w:rsidRPr="00AE6EA3">
        <w:rPr>
          <w:b/>
          <w:bCs/>
        </w:rPr>
        <w:t xml:space="preserve"> cell of 33 µs and Maximum transmit timing difference between source and </w:t>
      </w:r>
      <w:r w:rsidR="006B45AF" w:rsidRPr="00AE6EA3">
        <w:rPr>
          <w:b/>
          <w:bCs/>
        </w:rPr>
        <w:t>target</w:t>
      </w:r>
      <w:r w:rsidRPr="00AE6EA3">
        <w:rPr>
          <w:b/>
          <w:bCs/>
        </w:rPr>
        <w:t xml:space="preserve"> cell  of 34.6µs</w:t>
      </w:r>
    </w:p>
    <w:p w14:paraId="740A34D8" w14:textId="77777777" w:rsidR="00751741" w:rsidRDefault="00751741" w:rsidP="00751741">
      <w:pPr>
        <w:rPr>
          <w:b/>
          <w:bCs/>
          <w:lang w:val="en-US" w:eastAsia="zh-CN"/>
        </w:rPr>
      </w:pPr>
      <w:r>
        <w:rPr>
          <w:b/>
          <w:bCs/>
          <w:lang w:val="en-US" w:eastAsia="zh-CN"/>
        </w:rPr>
        <w:t xml:space="preserve">Proposal 4 : Interruption requirements are specified for </w:t>
      </w:r>
      <w:r w:rsidRPr="00751741">
        <w:rPr>
          <w:b/>
          <w:bCs/>
          <w:lang w:val="en-US" w:eastAsia="zh-CN"/>
        </w:rPr>
        <w:t xml:space="preserve">intra-frequency DAPS HO are </w:t>
      </w:r>
      <w:r>
        <w:rPr>
          <w:b/>
          <w:bCs/>
          <w:lang w:val="en-US" w:eastAsia="zh-CN"/>
        </w:rPr>
        <w:t>specified</w:t>
      </w:r>
      <w:r w:rsidRPr="00751741">
        <w:rPr>
          <w:b/>
          <w:bCs/>
          <w:lang w:val="en-US" w:eastAsia="zh-CN"/>
        </w:rPr>
        <w:t xml:space="preserve"> for sync</w:t>
      </w:r>
      <w:r>
        <w:rPr>
          <w:b/>
          <w:bCs/>
          <w:lang w:val="en-US" w:eastAsia="zh-CN"/>
        </w:rPr>
        <w:t xml:space="preserve"> and async</w:t>
      </w:r>
      <w:r w:rsidRPr="00751741">
        <w:rPr>
          <w:b/>
          <w:bCs/>
          <w:lang w:val="en-US" w:eastAsia="zh-CN"/>
        </w:rPr>
        <w:t xml:space="preserve"> scenario</w:t>
      </w:r>
      <w:r>
        <w:rPr>
          <w:b/>
          <w:bCs/>
          <w:lang w:val="en-US" w:eastAsia="zh-CN"/>
        </w:rPr>
        <w:t>s</w:t>
      </w:r>
    </w:p>
    <w:p w14:paraId="1AE2F54A" w14:textId="0747A9AD" w:rsidR="00751741" w:rsidRPr="00751741" w:rsidRDefault="00751741" w:rsidP="00A62E61">
      <w:pPr>
        <w:rPr>
          <w:b/>
          <w:bCs/>
          <w:lang w:val="en-US" w:eastAsia="zh-CN"/>
        </w:rPr>
      </w:pPr>
      <w:r>
        <w:rPr>
          <w:b/>
          <w:bCs/>
          <w:lang w:val="en-US" w:eastAsia="zh-CN"/>
        </w:rPr>
        <w:t xml:space="preserve">Proposal 5 : Interruption requirements are specified for </w:t>
      </w:r>
      <w:r w:rsidRPr="00751741">
        <w:rPr>
          <w:b/>
          <w:bCs/>
          <w:lang w:val="en-US" w:eastAsia="zh-CN"/>
        </w:rPr>
        <w:t>intra-</w:t>
      </w:r>
      <w:r>
        <w:rPr>
          <w:b/>
          <w:bCs/>
          <w:lang w:val="en-US" w:eastAsia="zh-CN"/>
        </w:rPr>
        <w:t>band inter-</w:t>
      </w:r>
      <w:r w:rsidRPr="00751741">
        <w:rPr>
          <w:b/>
          <w:bCs/>
          <w:lang w:val="en-US" w:eastAsia="zh-CN"/>
        </w:rPr>
        <w:t xml:space="preserve">frequency DAPS HO are </w:t>
      </w:r>
      <w:r>
        <w:rPr>
          <w:b/>
          <w:bCs/>
          <w:lang w:val="en-US" w:eastAsia="zh-CN"/>
        </w:rPr>
        <w:t>specified</w:t>
      </w:r>
      <w:r w:rsidRPr="00751741">
        <w:rPr>
          <w:b/>
          <w:bCs/>
          <w:lang w:val="en-US" w:eastAsia="zh-CN"/>
        </w:rPr>
        <w:t xml:space="preserve"> for sync</w:t>
      </w:r>
      <w:r>
        <w:rPr>
          <w:b/>
          <w:bCs/>
          <w:lang w:val="en-US" w:eastAsia="zh-CN"/>
        </w:rPr>
        <w:t xml:space="preserve"> and async</w:t>
      </w:r>
      <w:r w:rsidRPr="00751741">
        <w:rPr>
          <w:b/>
          <w:bCs/>
          <w:lang w:val="en-US" w:eastAsia="zh-CN"/>
        </w:rPr>
        <w:t xml:space="preserve"> scenario</w:t>
      </w:r>
      <w:r>
        <w:rPr>
          <w:b/>
          <w:bCs/>
          <w:lang w:val="en-US" w:eastAsia="zh-CN"/>
        </w:rPr>
        <w:t>s</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02CA0486" w:rsidR="003F08E6" w:rsidRDefault="005C1ACC" w:rsidP="007968F6">
      <w:pPr>
        <w:pStyle w:val="3GPPNormalText"/>
        <w:numPr>
          <w:ilvl w:val="0"/>
          <w:numId w:val="5"/>
        </w:numPr>
        <w:rPr>
          <w:szCs w:val="20"/>
          <w:lang w:eastAsia="zh-CN"/>
        </w:rPr>
      </w:pPr>
      <w:bookmarkStart w:id="1" w:name="_Ref39649648"/>
      <w:r w:rsidRPr="005C1ACC">
        <w:rPr>
          <w:szCs w:val="20"/>
          <w:lang w:eastAsia="zh-CN"/>
        </w:rPr>
        <w:t>R4-2005</w:t>
      </w:r>
      <w:r w:rsidR="00A62E61">
        <w:rPr>
          <w:szCs w:val="20"/>
          <w:lang w:eastAsia="zh-CN"/>
        </w:rPr>
        <w:t>305</w:t>
      </w:r>
      <w:r w:rsidRPr="005C1ACC">
        <w:rPr>
          <w:szCs w:val="20"/>
          <w:lang w:eastAsia="zh-CN"/>
        </w:rPr>
        <w:tab/>
      </w:r>
      <w:r>
        <w:rPr>
          <w:szCs w:val="20"/>
          <w:lang w:eastAsia="zh-CN"/>
        </w:rPr>
        <w:t>, “</w:t>
      </w:r>
      <w:r w:rsidR="00A62E61" w:rsidRPr="00A62E61">
        <w:rPr>
          <w:szCs w:val="20"/>
          <w:lang w:val="en-GB" w:eastAsia="zh-CN"/>
        </w:rPr>
        <w:t>WF on NR Mobility Enhancements RRM requirements</w:t>
      </w:r>
      <w:r>
        <w:rPr>
          <w:szCs w:val="20"/>
          <w:lang w:eastAsia="zh-CN"/>
        </w:rPr>
        <w:t>”,</w:t>
      </w:r>
      <w:r w:rsidRPr="005C1ACC">
        <w:rPr>
          <w:szCs w:val="20"/>
          <w:lang w:eastAsia="zh-CN"/>
        </w:rPr>
        <w:t xml:space="preserve"> </w:t>
      </w:r>
      <w:bookmarkEnd w:id="1"/>
      <w:r w:rsidR="00A62E61">
        <w:rPr>
          <w:szCs w:val="20"/>
          <w:lang w:eastAsia="zh-CN"/>
        </w:rPr>
        <w:t>Intel</w:t>
      </w:r>
    </w:p>
    <w:p w14:paraId="662F7BF3" w14:textId="34E6B135" w:rsidR="003B3178" w:rsidRDefault="00AE6EA3" w:rsidP="007968F6">
      <w:pPr>
        <w:pStyle w:val="3GPPNormalText"/>
        <w:numPr>
          <w:ilvl w:val="0"/>
          <w:numId w:val="5"/>
        </w:numPr>
        <w:rPr>
          <w:szCs w:val="20"/>
          <w:lang w:eastAsia="zh-CN"/>
        </w:rPr>
      </w:pPr>
      <w:r w:rsidRPr="00AE6EA3">
        <w:rPr>
          <w:szCs w:val="20"/>
          <w:lang w:eastAsia="zh-CN"/>
        </w:rPr>
        <w:t>R4-2005425</w:t>
      </w:r>
      <w:r w:rsidRPr="00AE6EA3">
        <w:rPr>
          <w:szCs w:val="20"/>
          <w:lang w:eastAsia="zh-CN"/>
        </w:rPr>
        <w:tab/>
        <w:t>Correction to DAPS HO requirements in 36.133</w:t>
      </w:r>
      <w:r>
        <w:rPr>
          <w:szCs w:val="20"/>
          <w:lang w:eastAsia="zh-CN"/>
        </w:rPr>
        <w:t>, Ericsson.</w:t>
      </w:r>
    </w:p>
    <w:sectPr w:rsidR="003B3178"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0558C" w14:textId="77777777" w:rsidR="00CD2B0B" w:rsidRDefault="00CD2B0B">
      <w:r>
        <w:separator/>
      </w:r>
    </w:p>
  </w:endnote>
  <w:endnote w:type="continuationSeparator" w:id="0">
    <w:p w14:paraId="4B547538" w14:textId="77777777" w:rsidR="00CD2B0B" w:rsidRDefault="00CD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3555D" w14:textId="77777777" w:rsidR="00CD2B0B" w:rsidRDefault="00CD2B0B">
      <w:r>
        <w:separator/>
      </w:r>
    </w:p>
  </w:footnote>
  <w:footnote w:type="continuationSeparator" w:id="0">
    <w:p w14:paraId="30BDA58A" w14:textId="77777777" w:rsidR="00CD2B0B" w:rsidRDefault="00CD2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9B67FA"/>
    <w:multiLevelType w:val="hybridMultilevel"/>
    <w:tmpl w:val="95A6A8BE"/>
    <w:lvl w:ilvl="0" w:tplc="64E07D5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717C8"/>
    <w:multiLevelType w:val="hybridMultilevel"/>
    <w:tmpl w:val="260C1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2A4856"/>
    <w:multiLevelType w:val="hybridMultilevel"/>
    <w:tmpl w:val="A0208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F518FC"/>
    <w:multiLevelType w:val="hybridMultilevel"/>
    <w:tmpl w:val="409637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4"/>
  </w:num>
  <w:num w:numId="2">
    <w:abstractNumId w:val="46"/>
  </w:num>
  <w:num w:numId="3">
    <w:abstractNumId w:val="49"/>
  </w:num>
  <w:num w:numId="4">
    <w:abstractNumId w:val="14"/>
  </w:num>
  <w:num w:numId="5">
    <w:abstractNumId w:val="18"/>
  </w:num>
  <w:num w:numId="6">
    <w:abstractNumId w:val="40"/>
  </w:num>
  <w:num w:numId="7">
    <w:abstractNumId w:val="15"/>
  </w:num>
  <w:num w:numId="8">
    <w:abstractNumId w:val="32"/>
  </w:num>
  <w:num w:numId="9">
    <w:abstractNumId w:val="21"/>
  </w:num>
  <w:num w:numId="10">
    <w:abstractNumId w:val="22"/>
  </w:num>
  <w:num w:numId="11">
    <w:abstractNumId w:val="11"/>
  </w:num>
  <w:num w:numId="12">
    <w:abstractNumId w:val="28"/>
  </w:num>
  <w:num w:numId="13">
    <w:abstractNumId w:val="1"/>
  </w:num>
  <w:num w:numId="14">
    <w:abstractNumId w:val="2"/>
  </w:num>
  <w:num w:numId="15">
    <w:abstractNumId w:val="48"/>
  </w:num>
  <w:num w:numId="16">
    <w:abstractNumId w:val="29"/>
  </w:num>
  <w:num w:numId="17">
    <w:abstractNumId w:val="31"/>
  </w:num>
  <w:num w:numId="18">
    <w:abstractNumId w:val="13"/>
  </w:num>
  <w:num w:numId="19">
    <w:abstractNumId w:val="36"/>
  </w:num>
  <w:num w:numId="20">
    <w:abstractNumId w:val="38"/>
  </w:num>
  <w:num w:numId="21">
    <w:abstractNumId w:val="10"/>
  </w:num>
  <w:num w:numId="22">
    <w:abstractNumId w:val="43"/>
  </w:num>
  <w:num w:numId="23">
    <w:abstractNumId w:val="4"/>
  </w:num>
  <w:num w:numId="24">
    <w:abstractNumId w:val="33"/>
  </w:num>
  <w:num w:numId="25">
    <w:abstractNumId w:val="12"/>
  </w:num>
  <w:num w:numId="26">
    <w:abstractNumId w:val="37"/>
  </w:num>
  <w:num w:numId="27">
    <w:abstractNumId w:val="26"/>
  </w:num>
  <w:num w:numId="28">
    <w:abstractNumId w:val="27"/>
  </w:num>
  <w:num w:numId="29">
    <w:abstractNumId w:val="44"/>
  </w:num>
  <w:num w:numId="30">
    <w:abstractNumId w:val="39"/>
  </w:num>
  <w:num w:numId="31">
    <w:abstractNumId w:val="42"/>
  </w:num>
  <w:num w:numId="32">
    <w:abstractNumId w:val="17"/>
  </w:num>
  <w:num w:numId="33">
    <w:abstractNumId w:val="25"/>
  </w:num>
  <w:num w:numId="34">
    <w:abstractNumId w:val="3"/>
  </w:num>
  <w:num w:numId="35">
    <w:abstractNumId w:val="8"/>
  </w:num>
  <w:num w:numId="36">
    <w:abstractNumId w:val="9"/>
  </w:num>
  <w:num w:numId="37">
    <w:abstractNumId w:val="34"/>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9"/>
  </w:num>
  <w:num w:numId="40">
    <w:abstractNumId w:val="20"/>
  </w:num>
  <w:num w:numId="41">
    <w:abstractNumId w:val="16"/>
  </w:num>
  <w:num w:numId="42">
    <w:abstractNumId w:val="7"/>
  </w:num>
  <w:num w:numId="43">
    <w:abstractNumId w:val="30"/>
  </w:num>
  <w:num w:numId="44">
    <w:abstractNumId w:val="47"/>
  </w:num>
  <w:num w:numId="45">
    <w:abstractNumId w:val="5"/>
  </w:num>
  <w:num w:numId="46">
    <w:abstractNumId w:val="41"/>
  </w:num>
  <w:num w:numId="47">
    <w:abstractNumId w:val="35"/>
  </w:num>
  <w:num w:numId="48">
    <w:abstractNumId w:val="6"/>
  </w:num>
  <w:num w:numId="49">
    <w:abstractNumId w:val="45"/>
  </w:num>
  <w:num w:numId="50">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BF7"/>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0EB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5AF"/>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480"/>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B4"/>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EA3"/>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2B0B"/>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F63C29AA-9175-4AEF-8C5D-908B84C51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Further Changes</cp:lastModifiedBy>
  <cp:revision>2</cp:revision>
  <cp:lastPrinted>2009-04-22T13:01:00Z</cp:lastPrinted>
  <dcterms:created xsi:type="dcterms:W3CDTF">2020-05-15T09:22:00Z</dcterms:created>
  <dcterms:modified xsi:type="dcterms:W3CDTF">2020-05-15T09:22:00Z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